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5F3C12" w14:textId="77777777" w:rsidR="00F62966" w:rsidRDefault="00F62966" w:rsidP="00F629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JORDEN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639068DC" w14:textId="77777777" w:rsidR="00F62966" w:rsidRDefault="00F62966" w:rsidP="00F629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Rainham, Kent. Shipman.</w:t>
      </w:r>
    </w:p>
    <w:p w14:paraId="3613B676" w14:textId="77777777" w:rsidR="00F62966" w:rsidRDefault="00F62966" w:rsidP="00F62966">
      <w:pPr>
        <w:rPr>
          <w:rFonts w:ascii="Times New Roman" w:hAnsi="Times New Roman" w:cs="Times New Roman"/>
        </w:rPr>
      </w:pPr>
    </w:p>
    <w:p w14:paraId="2D4B8DFB" w14:textId="77777777" w:rsidR="00F62966" w:rsidRDefault="00F62966" w:rsidP="00F62966">
      <w:pPr>
        <w:rPr>
          <w:rFonts w:ascii="Times New Roman" w:hAnsi="Times New Roman" w:cs="Times New Roman"/>
        </w:rPr>
      </w:pPr>
    </w:p>
    <w:p w14:paraId="4692AA1A" w14:textId="77777777" w:rsidR="00F62966" w:rsidRDefault="00F62966" w:rsidP="00F629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Cantlowe</w:t>
      </w:r>
      <w:proofErr w:type="spellEnd"/>
      <w:r>
        <w:rPr>
          <w:rFonts w:ascii="Times New Roman" w:hAnsi="Times New Roman" w:cs="Times New Roman"/>
        </w:rPr>
        <w:t>(q.v.) brought a plaint of debt against him, Thomas</w:t>
      </w:r>
    </w:p>
    <w:p w14:paraId="03949213" w14:textId="77777777" w:rsidR="00F62966" w:rsidRPr="00642022" w:rsidRDefault="00F62966" w:rsidP="00F62966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Leukenore</w:t>
      </w:r>
      <w:proofErr w:type="spellEnd"/>
      <w:r>
        <w:rPr>
          <w:rFonts w:ascii="Times New Roman" w:hAnsi="Times New Roman" w:cs="Times New Roman"/>
        </w:rPr>
        <w:t xml:space="preserve">(q.v.), his wife, Joan(q.v.), Joan Mercer of Cirencester, Gloucestershire(q.v.), William </w:t>
      </w:r>
      <w:proofErr w:type="spellStart"/>
      <w:r>
        <w:rPr>
          <w:rFonts w:ascii="Times New Roman" w:hAnsi="Times New Roman" w:cs="Times New Roman"/>
        </w:rPr>
        <w:t>Wellis</w:t>
      </w:r>
      <w:proofErr w:type="spellEnd"/>
      <w:r>
        <w:rPr>
          <w:rFonts w:ascii="Times New Roman" w:hAnsi="Times New Roman" w:cs="Times New Roman"/>
        </w:rPr>
        <w:t xml:space="preserve"> of Warwick(q.v.), and Richard </w:t>
      </w:r>
      <w:proofErr w:type="spellStart"/>
      <w:r>
        <w:rPr>
          <w:rFonts w:ascii="Times New Roman" w:hAnsi="Times New Roman" w:cs="Times New Roman"/>
        </w:rPr>
        <w:t>Gilforde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Tenterden</w:t>
      </w:r>
      <w:proofErr w:type="spellEnd"/>
      <w:r>
        <w:rPr>
          <w:rFonts w:ascii="Times New Roman" w:hAnsi="Times New Roman" w:cs="Times New Roman"/>
        </w:rPr>
        <w:t>(q.v.).</w:t>
      </w:r>
    </w:p>
    <w:p w14:paraId="75B48238" w14:textId="77777777" w:rsidR="00F62966" w:rsidRDefault="00F62966" w:rsidP="00F62966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28F49BB3" w14:textId="77777777" w:rsidR="00F62966" w:rsidRDefault="00F62966" w:rsidP="00F62966">
      <w:pPr>
        <w:rPr>
          <w:rFonts w:ascii="Times New Roman" w:hAnsi="Times New Roman" w:cs="Times New Roman"/>
        </w:rPr>
      </w:pPr>
    </w:p>
    <w:p w14:paraId="4B05F785" w14:textId="77777777" w:rsidR="00F62966" w:rsidRDefault="00F62966" w:rsidP="00F62966">
      <w:pPr>
        <w:rPr>
          <w:rFonts w:ascii="Times New Roman" w:hAnsi="Times New Roman" w:cs="Times New Roman"/>
        </w:rPr>
      </w:pPr>
    </w:p>
    <w:p w14:paraId="3EF58CD2" w14:textId="77777777" w:rsidR="00F62966" w:rsidRDefault="00F62966" w:rsidP="00F629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June 2019</w:t>
      </w:r>
    </w:p>
    <w:p w14:paraId="6D283685" w14:textId="77777777" w:rsidR="006B2F86" w:rsidRPr="00E71FC3" w:rsidRDefault="00F6296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56EE4" w14:textId="77777777" w:rsidR="00F62966" w:rsidRDefault="00F62966" w:rsidP="00E71FC3">
      <w:r>
        <w:separator/>
      </w:r>
    </w:p>
  </w:endnote>
  <w:endnote w:type="continuationSeparator" w:id="0">
    <w:p w14:paraId="008DB8EF" w14:textId="77777777" w:rsidR="00F62966" w:rsidRDefault="00F6296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FC9B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1E889" w14:textId="77777777" w:rsidR="00F62966" w:rsidRDefault="00F62966" w:rsidP="00E71FC3">
      <w:r>
        <w:separator/>
      </w:r>
    </w:p>
  </w:footnote>
  <w:footnote w:type="continuationSeparator" w:id="0">
    <w:p w14:paraId="571F9546" w14:textId="77777777" w:rsidR="00F62966" w:rsidRDefault="00F6296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96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6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3B4CF"/>
  <w15:chartTrackingRefBased/>
  <w15:docId w15:val="{30030039-DCD1-4E25-B065-21308E53B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96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2019-06-28T19:13:00Z</dcterms:created>
  <dcterms:modified xsi:type="dcterms:W3CDTF">2019-06-28T19:14:00Z</dcterms:modified>
</cp:coreProperties>
</file>